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A548E" w14:textId="7C865E1A" w:rsidR="00997368" w:rsidRPr="007F05E6" w:rsidRDefault="00F14C7B" w:rsidP="00474F67">
      <w:pPr>
        <w:pStyle w:val="Unittitle"/>
      </w:pPr>
      <w:r>
        <w:t>7. Building technology principles</w:t>
      </w:r>
      <w:r w:rsidR="00997368">
        <w:t xml:space="preserve"> </w:t>
      </w:r>
    </w:p>
    <w:p w14:paraId="12FA8BF4" w14:textId="071271D3" w:rsidR="00997368" w:rsidRPr="00692A45" w:rsidRDefault="00997368" w:rsidP="00E119DC">
      <w:pPr>
        <w:pStyle w:val="Heading1"/>
      </w:pPr>
      <w:r>
        <w:t xml:space="preserve">Worksheet </w:t>
      </w:r>
      <w:r w:rsidR="00F14C7B">
        <w:t>1</w:t>
      </w:r>
      <w:r w:rsidR="00C84BCD">
        <w:t>7</w:t>
      </w:r>
      <w:r>
        <w:t>:</w:t>
      </w:r>
      <w:r w:rsidRPr="00692A45">
        <w:t xml:space="preserve"> </w:t>
      </w:r>
      <w:r>
        <w:t xml:space="preserve">Building </w:t>
      </w:r>
      <w:r w:rsidR="00F14C7B">
        <w:t>r</w:t>
      </w:r>
      <w:r>
        <w:t xml:space="preserve">egulations </w:t>
      </w:r>
      <w:r w:rsidR="00F14C7B">
        <w:t>(learner)</w:t>
      </w:r>
    </w:p>
    <w:p w14:paraId="30D7C43E" w14:textId="77777777" w:rsidR="00997368" w:rsidRDefault="00997368" w:rsidP="00B306A2">
      <w:pPr>
        <w:pStyle w:val="Answer"/>
      </w:pPr>
    </w:p>
    <w:p w14:paraId="1AB178C8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Explain the purpose of the building regulations.</w:t>
      </w:r>
    </w:p>
    <w:p w14:paraId="2573572A" w14:textId="77777777" w:rsidR="00862D4C" w:rsidRDefault="00862D4C" w:rsidP="00862D4C">
      <w:pPr>
        <w:pStyle w:val="Answer"/>
      </w:pPr>
    </w:p>
    <w:p w14:paraId="54E3BD2C" w14:textId="77777777" w:rsidR="00862D4C" w:rsidRDefault="00862D4C" w:rsidP="00862D4C">
      <w:pPr>
        <w:pStyle w:val="Answer"/>
      </w:pPr>
    </w:p>
    <w:p w14:paraId="3FDD35CC" w14:textId="77777777" w:rsidR="00862D4C" w:rsidRDefault="00862D4C" w:rsidP="00862D4C">
      <w:pPr>
        <w:pStyle w:val="Answer"/>
      </w:pPr>
    </w:p>
    <w:p w14:paraId="2465B3C5" w14:textId="77777777" w:rsidR="00862D4C" w:rsidRDefault="00862D4C" w:rsidP="00862D4C">
      <w:pPr>
        <w:pStyle w:val="Answer"/>
      </w:pPr>
      <w:r>
        <w:t xml:space="preserve"> </w:t>
      </w:r>
    </w:p>
    <w:p w14:paraId="6CAE4C2E" w14:textId="77777777" w:rsidR="00862D4C" w:rsidRDefault="00862D4C" w:rsidP="00862D4C">
      <w:pPr>
        <w:pStyle w:val="Answer"/>
        <w:ind w:left="0"/>
      </w:pPr>
    </w:p>
    <w:p w14:paraId="75AD62B7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Explain how building regulations are enforced.</w:t>
      </w:r>
    </w:p>
    <w:p w14:paraId="17B0F6CD" w14:textId="77777777" w:rsidR="00862D4C" w:rsidRDefault="00862D4C" w:rsidP="00862D4C">
      <w:pPr>
        <w:pStyle w:val="Answer"/>
      </w:pPr>
    </w:p>
    <w:p w14:paraId="7AF8D4BC" w14:textId="77777777" w:rsidR="00862D4C" w:rsidRDefault="00862D4C" w:rsidP="00862D4C">
      <w:pPr>
        <w:pStyle w:val="Answer"/>
      </w:pPr>
    </w:p>
    <w:p w14:paraId="37062E54" w14:textId="77777777" w:rsidR="00862D4C" w:rsidRDefault="00862D4C" w:rsidP="00862D4C">
      <w:pPr>
        <w:pStyle w:val="Answer"/>
      </w:pPr>
    </w:p>
    <w:p w14:paraId="032C1414" w14:textId="77777777" w:rsidR="00862D4C" w:rsidRDefault="00862D4C" w:rsidP="00862D4C">
      <w:pPr>
        <w:pStyle w:val="Answer"/>
      </w:pPr>
    </w:p>
    <w:p w14:paraId="4D0AE249" w14:textId="77777777" w:rsidR="00862D4C" w:rsidRDefault="00862D4C" w:rsidP="00862D4C">
      <w:pPr>
        <w:pStyle w:val="Answer"/>
        <w:ind w:left="0"/>
      </w:pPr>
    </w:p>
    <w:p w14:paraId="3597EC01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List the roles and responsibilities of a building control officer.</w:t>
      </w:r>
    </w:p>
    <w:p w14:paraId="2045B8E8" w14:textId="77777777" w:rsidR="00862D4C" w:rsidRDefault="00862D4C" w:rsidP="00862D4C">
      <w:pPr>
        <w:pStyle w:val="Answer"/>
      </w:pPr>
    </w:p>
    <w:p w14:paraId="2DD36E41" w14:textId="77777777" w:rsidR="00862D4C" w:rsidRDefault="00862D4C" w:rsidP="00862D4C">
      <w:pPr>
        <w:pStyle w:val="Answer"/>
      </w:pPr>
    </w:p>
    <w:p w14:paraId="23398284" w14:textId="77777777" w:rsidR="00862D4C" w:rsidRDefault="00862D4C" w:rsidP="00862D4C">
      <w:pPr>
        <w:pStyle w:val="Answer"/>
      </w:pPr>
    </w:p>
    <w:p w14:paraId="7050BFB1" w14:textId="77777777" w:rsidR="00862D4C" w:rsidRDefault="00862D4C" w:rsidP="00862D4C">
      <w:pPr>
        <w:pStyle w:val="Answer"/>
      </w:pPr>
    </w:p>
    <w:p w14:paraId="64D6DCEA" w14:textId="77777777" w:rsidR="00862D4C" w:rsidRDefault="00862D4C" w:rsidP="00862D4C">
      <w:pPr>
        <w:pStyle w:val="Answer"/>
        <w:ind w:left="0"/>
      </w:pPr>
    </w:p>
    <w:p w14:paraId="21E5E157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What legislation is associated with building regulations?</w:t>
      </w:r>
    </w:p>
    <w:p w14:paraId="0B028267" w14:textId="77777777" w:rsidR="00862D4C" w:rsidRDefault="00862D4C" w:rsidP="00862D4C">
      <w:pPr>
        <w:pStyle w:val="Answer"/>
      </w:pPr>
    </w:p>
    <w:p w14:paraId="7A515AF1" w14:textId="77777777" w:rsidR="00862D4C" w:rsidRDefault="00862D4C" w:rsidP="00862D4C">
      <w:pPr>
        <w:pStyle w:val="Answer"/>
      </w:pPr>
    </w:p>
    <w:p w14:paraId="1E1AD23A" w14:textId="77777777" w:rsidR="00862D4C" w:rsidRDefault="00862D4C" w:rsidP="00862D4C">
      <w:pPr>
        <w:pStyle w:val="Answer"/>
      </w:pPr>
    </w:p>
    <w:p w14:paraId="05FFCC85" w14:textId="068BF41F" w:rsidR="00862D4C" w:rsidRDefault="00862D4C" w:rsidP="00862D4C">
      <w:pPr>
        <w:pStyle w:val="Answer"/>
      </w:pPr>
    </w:p>
    <w:p w14:paraId="422106C7" w14:textId="77777777" w:rsidR="00862D4C" w:rsidRDefault="00862D4C" w:rsidP="00862D4C">
      <w:pPr>
        <w:pStyle w:val="Answer"/>
      </w:pPr>
    </w:p>
    <w:p w14:paraId="4155CECD" w14:textId="77777777" w:rsidR="00862D4C" w:rsidRDefault="00862D4C" w:rsidP="00862D4C">
      <w:pPr>
        <w:pStyle w:val="Answer"/>
        <w:ind w:left="0"/>
      </w:pPr>
    </w:p>
    <w:p w14:paraId="13EB6910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Explain the possible consequences of failing to abide by building regulations.</w:t>
      </w:r>
    </w:p>
    <w:p w14:paraId="492A5571" w14:textId="77777777" w:rsidR="00862D4C" w:rsidRDefault="00862D4C" w:rsidP="00862D4C">
      <w:pPr>
        <w:pStyle w:val="Answer"/>
      </w:pPr>
    </w:p>
    <w:p w14:paraId="781CA697" w14:textId="77777777" w:rsidR="00862D4C" w:rsidRDefault="00862D4C" w:rsidP="00862D4C">
      <w:pPr>
        <w:pStyle w:val="Answer"/>
      </w:pPr>
    </w:p>
    <w:p w14:paraId="7E2FE730" w14:textId="77777777" w:rsidR="00862D4C" w:rsidRDefault="00862D4C" w:rsidP="00862D4C">
      <w:pPr>
        <w:pStyle w:val="Answer"/>
      </w:pPr>
    </w:p>
    <w:p w14:paraId="0EC511DA" w14:textId="77777777" w:rsidR="00862D4C" w:rsidRDefault="00862D4C" w:rsidP="00862D4C">
      <w:pPr>
        <w:pStyle w:val="Answer"/>
      </w:pPr>
    </w:p>
    <w:p w14:paraId="394AA3F3" w14:textId="77777777" w:rsidR="00862D4C" w:rsidRDefault="00862D4C" w:rsidP="00862D4C">
      <w:pPr>
        <w:pStyle w:val="Answer"/>
      </w:pPr>
    </w:p>
    <w:p w14:paraId="7F806D40" w14:textId="77777777" w:rsidR="00862D4C" w:rsidRDefault="00862D4C" w:rsidP="00862D4C">
      <w:pPr>
        <w:pStyle w:val="Answer"/>
      </w:pPr>
    </w:p>
    <w:p w14:paraId="7CEC377E" w14:textId="77777777" w:rsidR="00862D4C" w:rsidRDefault="00862D4C" w:rsidP="00862D4C">
      <w:pPr>
        <w:pStyle w:val="Answer"/>
      </w:pPr>
    </w:p>
    <w:p w14:paraId="0D19D7BC" w14:textId="77777777" w:rsidR="00862D4C" w:rsidRDefault="00862D4C" w:rsidP="00862D4C">
      <w:pPr>
        <w:pStyle w:val="Answer"/>
      </w:pPr>
    </w:p>
    <w:p w14:paraId="3375FD9F" w14:textId="77777777" w:rsidR="00862D4C" w:rsidRDefault="00862D4C" w:rsidP="00862D4C">
      <w:pPr>
        <w:pStyle w:val="Answer"/>
        <w:ind w:left="0"/>
      </w:pPr>
    </w:p>
    <w:p w14:paraId="508F8AB0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Give two advantages of building notices.</w:t>
      </w:r>
    </w:p>
    <w:p w14:paraId="2DC8582E" w14:textId="77777777" w:rsidR="00862D4C" w:rsidRDefault="00862D4C" w:rsidP="00862D4C">
      <w:pPr>
        <w:pStyle w:val="Answer"/>
      </w:pPr>
    </w:p>
    <w:p w14:paraId="79EBB92B" w14:textId="77777777" w:rsidR="00862D4C" w:rsidRDefault="00862D4C" w:rsidP="00862D4C">
      <w:pPr>
        <w:pStyle w:val="Answer"/>
      </w:pPr>
    </w:p>
    <w:p w14:paraId="632BAC5E" w14:textId="77777777" w:rsidR="00862D4C" w:rsidRDefault="00862D4C" w:rsidP="00862D4C">
      <w:pPr>
        <w:pStyle w:val="Answer"/>
        <w:ind w:left="0"/>
      </w:pPr>
    </w:p>
    <w:p w14:paraId="1D8074D5" w14:textId="77777777" w:rsidR="00862D4C" w:rsidRDefault="00862D4C" w:rsidP="00862D4C">
      <w:pPr>
        <w:pStyle w:val="Answer"/>
        <w:ind w:left="0"/>
      </w:pPr>
    </w:p>
    <w:p w14:paraId="640ECB52" w14:textId="77777777" w:rsidR="00862D4C" w:rsidRDefault="00862D4C" w:rsidP="00862D4C">
      <w:pPr>
        <w:pStyle w:val="Answer"/>
        <w:ind w:left="0"/>
      </w:pPr>
    </w:p>
    <w:p w14:paraId="269AEE9E" w14:textId="77777777" w:rsidR="00862D4C" w:rsidRDefault="00862D4C" w:rsidP="00862D4C">
      <w:pPr>
        <w:pStyle w:val="Answer"/>
        <w:ind w:left="0"/>
      </w:pPr>
    </w:p>
    <w:p w14:paraId="20C0F778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>Explain the possible consequences of unauthorised building work.</w:t>
      </w:r>
    </w:p>
    <w:p w14:paraId="25E288CB" w14:textId="77777777" w:rsidR="00862D4C" w:rsidRDefault="00862D4C" w:rsidP="00862D4C">
      <w:pPr>
        <w:pStyle w:val="Answer"/>
      </w:pPr>
    </w:p>
    <w:p w14:paraId="7EA6912F" w14:textId="77777777" w:rsidR="00862D4C" w:rsidRDefault="00862D4C" w:rsidP="00862D4C">
      <w:pPr>
        <w:pStyle w:val="Answer"/>
      </w:pPr>
    </w:p>
    <w:p w14:paraId="571CB62D" w14:textId="77777777" w:rsidR="00862D4C" w:rsidRDefault="00862D4C" w:rsidP="00862D4C">
      <w:pPr>
        <w:pStyle w:val="Answer"/>
      </w:pPr>
    </w:p>
    <w:p w14:paraId="0385D12A" w14:textId="77777777" w:rsidR="00862D4C" w:rsidRDefault="00862D4C" w:rsidP="00862D4C">
      <w:pPr>
        <w:pStyle w:val="Answer"/>
      </w:pPr>
    </w:p>
    <w:p w14:paraId="3FB5F28D" w14:textId="77777777" w:rsidR="00862D4C" w:rsidRDefault="00862D4C" w:rsidP="00862D4C">
      <w:pPr>
        <w:pStyle w:val="Answer"/>
      </w:pPr>
      <w:r>
        <w:t xml:space="preserve"> </w:t>
      </w:r>
    </w:p>
    <w:p w14:paraId="4226F133" w14:textId="77777777" w:rsidR="00862D4C" w:rsidRDefault="00862D4C" w:rsidP="00862D4C">
      <w:pPr>
        <w:pStyle w:val="ListParagraph"/>
      </w:pPr>
    </w:p>
    <w:p w14:paraId="6B001388" w14:textId="77777777" w:rsidR="00862D4C" w:rsidRDefault="00862D4C" w:rsidP="00862D4C">
      <w:pPr>
        <w:pStyle w:val="Answer"/>
        <w:numPr>
          <w:ilvl w:val="0"/>
          <w:numId w:val="36"/>
        </w:numPr>
        <w:ind w:left="360"/>
      </w:pPr>
      <w:r>
        <w:t xml:space="preserve">Sketch a diagram to demonstrate at what points inspections are carried out. </w:t>
      </w:r>
    </w:p>
    <w:p w14:paraId="7CFA38B8" w14:textId="77777777" w:rsidR="00862D4C" w:rsidRDefault="00862D4C" w:rsidP="00862D4C">
      <w:pPr>
        <w:pStyle w:val="Answer"/>
        <w:ind w:left="360"/>
      </w:pPr>
    </w:p>
    <w:p w14:paraId="265EF5D6" w14:textId="77777777" w:rsidR="00862D4C" w:rsidRDefault="00862D4C" w:rsidP="00862D4C">
      <w:pPr>
        <w:pStyle w:val="Answer"/>
        <w:ind w:left="360"/>
      </w:pPr>
    </w:p>
    <w:p w14:paraId="2409EA7C" w14:textId="77777777" w:rsidR="00862D4C" w:rsidRDefault="00862D4C" w:rsidP="00862D4C">
      <w:pPr>
        <w:pStyle w:val="Answer"/>
        <w:ind w:left="0"/>
      </w:pPr>
    </w:p>
    <w:p w14:paraId="2B75656C" w14:textId="77777777" w:rsidR="00862D4C" w:rsidRDefault="00862D4C" w:rsidP="00862D4C">
      <w:pPr>
        <w:pStyle w:val="Answer"/>
        <w:ind w:left="0"/>
      </w:pPr>
    </w:p>
    <w:p w14:paraId="51C0B9EC" w14:textId="77777777" w:rsidR="00862D4C" w:rsidRDefault="00862D4C" w:rsidP="00862D4C">
      <w:pPr>
        <w:pStyle w:val="Answer"/>
        <w:ind w:left="0"/>
      </w:pPr>
    </w:p>
    <w:p w14:paraId="69A97CD5" w14:textId="77777777" w:rsidR="00862D4C" w:rsidRDefault="00862D4C" w:rsidP="00862D4C">
      <w:pPr>
        <w:pStyle w:val="Normalnumberedlist"/>
        <w:numPr>
          <w:ilvl w:val="0"/>
          <w:numId w:val="0"/>
        </w:numPr>
        <w:ind w:left="720"/>
      </w:pPr>
    </w:p>
    <w:p w14:paraId="2626D903" w14:textId="77777777" w:rsidR="00862D4C" w:rsidRDefault="00862D4C" w:rsidP="00862D4C">
      <w:pPr>
        <w:rPr>
          <w:rFonts w:cs="Arial"/>
          <w:szCs w:val="22"/>
        </w:rPr>
      </w:pPr>
    </w:p>
    <w:p w14:paraId="3B601591" w14:textId="77777777" w:rsidR="00862D4C" w:rsidRDefault="00862D4C" w:rsidP="00862D4C">
      <w:pPr>
        <w:pStyle w:val="Answer"/>
      </w:pPr>
    </w:p>
    <w:p w14:paraId="70282E78" w14:textId="77777777" w:rsidR="00862D4C" w:rsidRPr="00B408B2" w:rsidRDefault="00862D4C" w:rsidP="00862D4C"/>
    <w:p w14:paraId="3515F7E4" w14:textId="77777777" w:rsidR="00997368" w:rsidRDefault="00997368" w:rsidP="00E2541D">
      <w:pPr>
        <w:pStyle w:val="Answer"/>
        <w:ind w:left="360"/>
      </w:pPr>
    </w:p>
    <w:p w14:paraId="26D3ACF0" w14:textId="77777777" w:rsidR="00997368" w:rsidRDefault="00997368" w:rsidP="00E2541D">
      <w:pPr>
        <w:pStyle w:val="Answer"/>
        <w:ind w:left="360"/>
      </w:pPr>
    </w:p>
    <w:p w14:paraId="219E3520" w14:textId="77777777" w:rsidR="00997368" w:rsidRDefault="00997368" w:rsidP="00B820F6">
      <w:pPr>
        <w:pStyle w:val="Answer"/>
        <w:ind w:left="0"/>
      </w:pPr>
    </w:p>
    <w:p w14:paraId="4D68E078" w14:textId="77777777" w:rsidR="00997368" w:rsidRDefault="00997368" w:rsidP="00B820F6">
      <w:pPr>
        <w:pStyle w:val="Answer"/>
        <w:ind w:left="0"/>
      </w:pPr>
    </w:p>
    <w:p w14:paraId="4B783F3F" w14:textId="77777777" w:rsidR="00997368" w:rsidRDefault="00997368" w:rsidP="00B820F6">
      <w:pPr>
        <w:pStyle w:val="Answer"/>
        <w:ind w:left="0"/>
      </w:pPr>
    </w:p>
    <w:p w14:paraId="5F1F440E" w14:textId="77777777" w:rsidR="00997368" w:rsidRDefault="00997368" w:rsidP="00E119DC">
      <w:pPr>
        <w:pStyle w:val="Normalnumberedlist"/>
        <w:numPr>
          <w:ilvl w:val="0"/>
          <w:numId w:val="0"/>
        </w:numPr>
        <w:ind w:left="720"/>
      </w:pPr>
    </w:p>
    <w:p w14:paraId="4D82A3B4" w14:textId="77777777" w:rsidR="00997368" w:rsidRDefault="00997368" w:rsidP="00110217">
      <w:pPr>
        <w:rPr>
          <w:rFonts w:cs="Arial"/>
          <w:szCs w:val="22"/>
        </w:rPr>
      </w:pPr>
    </w:p>
    <w:p w14:paraId="27CF0955" w14:textId="77777777" w:rsidR="00997368" w:rsidRDefault="00997368" w:rsidP="006E1028">
      <w:pPr>
        <w:pStyle w:val="Answer"/>
      </w:pPr>
    </w:p>
    <w:p w14:paraId="2B612C1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B82CC" w14:textId="77777777" w:rsidR="00B4154E" w:rsidRDefault="00B4154E">
      <w:pPr>
        <w:spacing w:before="0" w:after="0"/>
      </w:pPr>
      <w:r>
        <w:separator/>
      </w:r>
    </w:p>
  </w:endnote>
  <w:endnote w:type="continuationSeparator" w:id="0">
    <w:p w14:paraId="6D7DE88D" w14:textId="77777777" w:rsidR="00B4154E" w:rsidRDefault="00B415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BC1F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1D453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7708512" wp14:editId="52ADC70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A3FA24" w14:textId="3498AF16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E57372" w:rsidRPr="00E5737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1C03DC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085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4A3FA24" w14:textId="3498AF16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E57372" w:rsidRPr="00E57372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1C03DC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BA0A72" wp14:editId="4F2FB79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644E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6CD04" w14:textId="77777777" w:rsidR="00B4154E" w:rsidRDefault="00B4154E">
      <w:pPr>
        <w:spacing w:before="0" w:after="0"/>
      </w:pPr>
      <w:r>
        <w:separator/>
      </w:r>
    </w:p>
  </w:footnote>
  <w:footnote w:type="continuationSeparator" w:id="0">
    <w:p w14:paraId="65673CD6" w14:textId="77777777" w:rsidR="00B4154E" w:rsidRDefault="00B415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5F9C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801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6FE3BC3" wp14:editId="724793C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6FDCAE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EFE6296" wp14:editId="4018EE0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CBC34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7204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A481F"/>
    <w:multiLevelType w:val="hybridMultilevel"/>
    <w:tmpl w:val="533C8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111481">
    <w:abstractNumId w:val="4"/>
  </w:num>
  <w:num w:numId="2" w16cid:durableId="1201166035">
    <w:abstractNumId w:val="14"/>
  </w:num>
  <w:num w:numId="3" w16cid:durableId="2146510848">
    <w:abstractNumId w:val="21"/>
  </w:num>
  <w:num w:numId="4" w16cid:durableId="658121692">
    <w:abstractNumId w:val="16"/>
  </w:num>
  <w:num w:numId="5" w16cid:durableId="106042565">
    <w:abstractNumId w:val="7"/>
  </w:num>
  <w:num w:numId="6" w16cid:durableId="844049139">
    <w:abstractNumId w:val="15"/>
  </w:num>
  <w:num w:numId="7" w16cid:durableId="998849636">
    <w:abstractNumId w:val="7"/>
  </w:num>
  <w:num w:numId="8" w16cid:durableId="699863069">
    <w:abstractNumId w:val="1"/>
  </w:num>
  <w:num w:numId="9" w16cid:durableId="1477186537">
    <w:abstractNumId w:val="7"/>
    <w:lvlOverride w:ilvl="0">
      <w:startOverride w:val="1"/>
    </w:lvlOverride>
  </w:num>
  <w:num w:numId="10" w16cid:durableId="1668288691">
    <w:abstractNumId w:val="17"/>
  </w:num>
  <w:num w:numId="11" w16cid:durableId="1150632465">
    <w:abstractNumId w:val="13"/>
  </w:num>
  <w:num w:numId="12" w16cid:durableId="342633649">
    <w:abstractNumId w:val="5"/>
  </w:num>
  <w:num w:numId="13" w16cid:durableId="1568372538">
    <w:abstractNumId w:val="12"/>
  </w:num>
  <w:num w:numId="14" w16cid:durableId="1360083353">
    <w:abstractNumId w:val="18"/>
  </w:num>
  <w:num w:numId="15" w16cid:durableId="1425375062">
    <w:abstractNumId w:val="10"/>
  </w:num>
  <w:num w:numId="16" w16cid:durableId="618605293">
    <w:abstractNumId w:val="6"/>
  </w:num>
  <w:num w:numId="17" w16cid:durableId="1921913852">
    <w:abstractNumId w:val="24"/>
  </w:num>
  <w:num w:numId="18" w16cid:durableId="1100373082">
    <w:abstractNumId w:val="25"/>
  </w:num>
  <w:num w:numId="19" w16cid:durableId="1214777852">
    <w:abstractNumId w:val="3"/>
  </w:num>
  <w:num w:numId="20" w16cid:durableId="236401186">
    <w:abstractNumId w:val="2"/>
  </w:num>
  <w:num w:numId="21" w16cid:durableId="1615869257">
    <w:abstractNumId w:val="8"/>
  </w:num>
  <w:num w:numId="22" w16cid:durableId="861281873">
    <w:abstractNumId w:val="8"/>
    <w:lvlOverride w:ilvl="0">
      <w:startOverride w:val="1"/>
    </w:lvlOverride>
  </w:num>
  <w:num w:numId="23" w16cid:durableId="1240749469">
    <w:abstractNumId w:val="23"/>
  </w:num>
  <w:num w:numId="24" w16cid:durableId="1106459299">
    <w:abstractNumId w:val="8"/>
    <w:lvlOverride w:ilvl="0">
      <w:startOverride w:val="1"/>
    </w:lvlOverride>
  </w:num>
  <w:num w:numId="25" w16cid:durableId="441536994">
    <w:abstractNumId w:val="8"/>
    <w:lvlOverride w:ilvl="0">
      <w:startOverride w:val="1"/>
    </w:lvlOverride>
  </w:num>
  <w:num w:numId="26" w16cid:durableId="650325917">
    <w:abstractNumId w:val="9"/>
  </w:num>
  <w:num w:numId="27" w16cid:durableId="598300154">
    <w:abstractNumId w:val="19"/>
  </w:num>
  <w:num w:numId="28" w16cid:durableId="1543514352">
    <w:abstractNumId w:val="8"/>
    <w:lvlOverride w:ilvl="0">
      <w:startOverride w:val="1"/>
    </w:lvlOverride>
  </w:num>
  <w:num w:numId="29" w16cid:durableId="464857863">
    <w:abstractNumId w:val="20"/>
  </w:num>
  <w:num w:numId="30" w16cid:durableId="1542941662">
    <w:abstractNumId w:val="8"/>
  </w:num>
  <w:num w:numId="31" w16cid:durableId="1299262814">
    <w:abstractNumId w:val="8"/>
    <w:lvlOverride w:ilvl="0">
      <w:startOverride w:val="1"/>
    </w:lvlOverride>
  </w:num>
  <w:num w:numId="32" w16cid:durableId="165903215">
    <w:abstractNumId w:val="8"/>
    <w:lvlOverride w:ilvl="0">
      <w:startOverride w:val="1"/>
    </w:lvlOverride>
  </w:num>
  <w:num w:numId="33" w16cid:durableId="1149520065">
    <w:abstractNumId w:val="0"/>
  </w:num>
  <w:num w:numId="34" w16cid:durableId="373621824">
    <w:abstractNumId w:val="11"/>
  </w:num>
  <w:num w:numId="35" w16cid:durableId="519398901">
    <w:abstractNumId w:val="22"/>
  </w:num>
  <w:num w:numId="36" w16cid:durableId="3407459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368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2349"/>
    <w:rsid w:val="00797FA7"/>
    <w:rsid w:val="007C4572"/>
    <w:rsid w:val="00862D4C"/>
    <w:rsid w:val="008C1F1C"/>
    <w:rsid w:val="008D47A6"/>
    <w:rsid w:val="008F087B"/>
    <w:rsid w:val="00997368"/>
    <w:rsid w:val="009975A0"/>
    <w:rsid w:val="009C5C6E"/>
    <w:rsid w:val="00A2454C"/>
    <w:rsid w:val="00AD179E"/>
    <w:rsid w:val="00AE245C"/>
    <w:rsid w:val="00B054EC"/>
    <w:rsid w:val="00B4154E"/>
    <w:rsid w:val="00BE2C21"/>
    <w:rsid w:val="00C01D20"/>
    <w:rsid w:val="00C202BF"/>
    <w:rsid w:val="00C60280"/>
    <w:rsid w:val="00C84BCD"/>
    <w:rsid w:val="00C858D7"/>
    <w:rsid w:val="00C92F19"/>
    <w:rsid w:val="00CC4847"/>
    <w:rsid w:val="00D073BC"/>
    <w:rsid w:val="00D56B82"/>
    <w:rsid w:val="00DA2485"/>
    <w:rsid w:val="00DE29A8"/>
    <w:rsid w:val="00E57372"/>
    <w:rsid w:val="00E6480F"/>
    <w:rsid w:val="00F03E33"/>
    <w:rsid w:val="00F14C7B"/>
    <w:rsid w:val="00F15749"/>
    <w:rsid w:val="00F325C6"/>
    <w:rsid w:val="00F42A36"/>
    <w:rsid w:val="00F677F9"/>
    <w:rsid w:val="00F716F2"/>
    <w:rsid w:val="00FD04E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C139FD"/>
  <w15:docId w15:val="{B9AF1DC9-7DCD-4743-95A7-FE2C6CF31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97368"/>
    <w:pPr>
      <w:ind w:left="720"/>
      <w:contextualSpacing/>
    </w:pPr>
  </w:style>
  <w:style w:type="paragraph" w:styleId="Revision">
    <w:name w:val="Revision"/>
    <w:hidden/>
    <w:semiHidden/>
    <w:rsid w:val="00E5737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6</TotalTime>
  <Pages>2</Pages>
  <Words>84</Words>
  <Characters>543</Characters>
  <Application>Microsoft Office Word</Application>
  <DocSecurity>0</DocSecurity>
  <Lines>20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8</cp:revision>
  <cp:lastPrinted>2013-05-15T12:05:00Z</cp:lastPrinted>
  <dcterms:created xsi:type="dcterms:W3CDTF">2021-07-08T09:45:00Z</dcterms:created>
  <dcterms:modified xsi:type="dcterms:W3CDTF">2025-11-12T18:34:00Z</dcterms:modified>
</cp:coreProperties>
</file>